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2026-60-70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Feuerwache Süd Elmshorn - Rückbau eines Rollcontainerunterstands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Feuerwache Süd Elmshorn - Rückbau eines Rollcontainers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